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63E6D" w14:textId="77777777" w:rsidR="00E1105F" w:rsidRDefault="00E1105F" w:rsidP="00E110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RYCOLF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4715C0E7" w14:textId="77777777" w:rsidR="00E1105F" w:rsidRDefault="00E1105F" w:rsidP="00E1105F">
      <w:pPr>
        <w:pStyle w:val="NoSpacing"/>
        <w:rPr>
          <w:rFonts w:cs="Times New Roman"/>
          <w:szCs w:val="24"/>
        </w:rPr>
      </w:pPr>
    </w:p>
    <w:p w14:paraId="28962793" w14:textId="77777777" w:rsidR="00E1105F" w:rsidRDefault="00E1105F" w:rsidP="00E1105F">
      <w:pPr>
        <w:pStyle w:val="NoSpacing"/>
        <w:rPr>
          <w:rFonts w:cs="Times New Roman"/>
          <w:szCs w:val="24"/>
        </w:rPr>
      </w:pPr>
    </w:p>
    <w:p w14:paraId="2378FB16" w14:textId="77777777" w:rsidR="00E1105F" w:rsidRDefault="00E1105F" w:rsidP="00E110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Aug.1412</w:t>
      </w:r>
      <w:r>
        <w:rPr>
          <w:rFonts w:cs="Times New Roman"/>
          <w:szCs w:val="24"/>
        </w:rPr>
        <w:tab/>
        <w:t xml:space="preserve">He made a plaint of a debt of £16 against William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Water of London,</w:t>
      </w:r>
    </w:p>
    <w:p w14:paraId="734535CF" w14:textId="77777777" w:rsidR="00E1105F" w:rsidRDefault="00E1105F" w:rsidP="00E110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spurrier(q.v.).      (T.N.A. ref. C 131/225/2)</w:t>
      </w:r>
    </w:p>
    <w:p w14:paraId="412E3698" w14:textId="77777777" w:rsidR="00E1105F" w:rsidRDefault="00E1105F" w:rsidP="00E1105F">
      <w:pPr>
        <w:pStyle w:val="NoSpacing"/>
        <w:rPr>
          <w:rFonts w:cs="Times New Roman"/>
          <w:szCs w:val="24"/>
        </w:rPr>
      </w:pPr>
    </w:p>
    <w:p w14:paraId="24F12A61" w14:textId="77777777" w:rsidR="00E1105F" w:rsidRDefault="00E1105F" w:rsidP="00E1105F">
      <w:pPr>
        <w:pStyle w:val="NoSpacing"/>
        <w:rPr>
          <w:rFonts w:cs="Times New Roman"/>
          <w:szCs w:val="24"/>
        </w:rPr>
      </w:pPr>
    </w:p>
    <w:p w14:paraId="52F397D0" w14:textId="77777777" w:rsidR="00E1105F" w:rsidRDefault="00E1105F" w:rsidP="00E110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 2024</w:t>
      </w:r>
    </w:p>
    <w:p w14:paraId="747D84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0570F" w14:textId="77777777" w:rsidR="00E1105F" w:rsidRDefault="00E1105F" w:rsidP="009139A6">
      <w:r>
        <w:separator/>
      </w:r>
    </w:p>
  </w:endnote>
  <w:endnote w:type="continuationSeparator" w:id="0">
    <w:p w14:paraId="7B60C3A5" w14:textId="77777777" w:rsidR="00E1105F" w:rsidRDefault="00E110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4E3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ACA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27B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C243C" w14:textId="77777777" w:rsidR="00E1105F" w:rsidRDefault="00E1105F" w:rsidP="009139A6">
      <w:r>
        <w:separator/>
      </w:r>
    </w:p>
  </w:footnote>
  <w:footnote w:type="continuationSeparator" w:id="0">
    <w:p w14:paraId="40759697" w14:textId="77777777" w:rsidR="00E1105F" w:rsidRDefault="00E110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31A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849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3A8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05F"/>
    <w:rsid w:val="000666E0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1105F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1ED34"/>
  <w15:chartTrackingRefBased/>
  <w15:docId w15:val="{5E48AC16-0597-40AC-8BE2-8F7D9143F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2024-05-30T10:46:00Z</dcterms:created>
  <dcterms:modified xsi:type="dcterms:W3CDTF">2024-05-30T10:46:00Z</dcterms:modified>
</cp:coreProperties>
</file>